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A1933" w14:textId="77777777" w:rsidR="004913EB" w:rsidRPr="00B8000E" w:rsidRDefault="004913EB" w:rsidP="00591DB6">
      <w:pPr>
        <w:spacing w:line="312" w:lineRule="auto"/>
        <w:rPr>
          <w:b/>
          <w:color w:val="000000"/>
          <w:szCs w:val="28"/>
        </w:rPr>
      </w:pPr>
    </w:p>
    <w:p w14:paraId="439318E8" w14:textId="1B6161C8" w:rsidR="004913EB" w:rsidRPr="00CC0EB7" w:rsidRDefault="004913EB" w:rsidP="00591DB6">
      <w:pPr>
        <w:spacing w:line="312" w:lineRule="auto"/>
        <w:rPr>
          <w:b/>
          <w:color w:val="000000"/>
          <w:sz w:val="32"/>
          <w:szCs w:val="32"/>
        </w:rPr>
      </w:pPr>
      <w:r w:rsidRPr="00CC0EB7">
        <w:rPr>
          <w:b/>
          <w:color w:val="000000"/>
          <w:sz w:val="32"/>
          <w:szCs w:val="32"/>
        </w:rPr>
        <w:t>ТЕРРИТОРИА</w:t>
      </w:r>
      <w:r w:rsidR="000025C4" w:rsidRPr="00CC0EB7">
        <w:rPr>
          <w:b/>
          <w:color w:val="000000"/>
          <w:sz w:val="32"/>
          <w:szCs w:val="32"/>
        </w:rPr>
        <w:t>ЛЬНАЯ ИЗБИРАТЕЛЬНАЯ КОМИССИЯ №</w:t>
      </w:r>
      <w:r w:rsidR="00120C7E" w:rsidRPr="00CC0EB7">
        <w:rPr>
          <w:b/>
          <w:color w:val="000000"/>
          <w:sz w:val="32"/>
          <w:szCs w:val="32"/>
        </w:rPr>
        <w:t xml:space="preserve"> </w:t>
      </w:r>
      <w:r w:rsidR="00052211" w:rsidRPr="00CC0EB7">
        <w:rPr>
          <w:b/>
          <w:color w:val="000000"/>
          <w:sz w:val="32"/>
          <w:szCs w:val="32"/>
        </w:rPr>
        <w:t>60</w:t>
      </w:r>
      <w:r w:rsidR="000025C4" w:rsidRPr="00CC0EB7">
        <w:rPr>
          <w:b/>
          <w:color w:val="000000"/>
          <w:sz w:val="32"/>
          <w:szCs w:val="32"/>
        </w:rPr>
        <w:t xml:space="preserve"> </w:t>
      </w:r>
    </w:p>
    <w:p w14:paraId="3AC32374" w14:textId="77777777" w:rsidR="00CC0EB7" w:rsidRDefault="00CC0EB7" w:rsidP="00591DB6">
      <w:pPr>
        <w:spacing w:line="312" w:lineRule="auto"/>
        <w:rPr>
          <w:b/>
          <w:color w:val="000000"/>
          <w:spacing w:val="60"/>
          <w:sz w:val="32"/>
          <w:szCs w:val="32"/>
        </w:rPr>
      </w:pPr>
    </w:p>
    <w:p w14:paraId="7D2F6434" w14:textId="34B2646B" w:rsidR="004913EB" w:rsidRPr="00CC0EB7" w:rsidRDefault="004913EB" w:rsidP="00591DB6">
      <w:pPr>
        <w:spacing w:line="312" w:lineRule="auto"/>
        <w:rPr>
          <w:b/>
          <w:color w:val="000000"/>
          <w:spacing w:val="60"/>
          <w:sz w:val="32"/>
          <w:szCs w:val="32"/>
        </w:rPr>
      </w:pPr>
      <w:r w:rsidRPr="00CC0EB7">
        <w:rPr>
          <w:b/>
          <w:color w:val="000000"/>
          <w:spacing w:val="60"/>
          <w:sz w:val="32"/>
          <w:szCs w:val="32"/>
        </w:rPr>
        <w:t>РЕШЕНИЕ</w:t>
      </w:r>
    </w:p>
    <w:p w14:paraId="1E241C9F" w14:textId="77777777" w:rsidR="004913EB" w:rsidRPr="003C537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32FD0AD8" w:rsidR="004913EB" w:rsidRPr="000C7228" w:rsidRDefault="00052211" w:rsidP="00591DB6">
      <w:pPr>
        <w:pStyle w:val="aa"/>
        <w:spacing w:line="312" w:lineRule="auto"/>
        <w:rPr>
          <w:rFonts w:ascii="Times New Roman" w:hAnsi="Times New Roman"/>
          <w:sz w:val="12"/>
          <w:szCs w:val="12"/>
        </w:rPr>
      </w:pPr>
      <w:r w:rsidRPr="000C7228">
        <w:rPr>
          <w:rFonts w:ascii="Times New Roman" w:hAnsi="Times New Roman"/>
          <w:szCs w:val="28"/>
        </w:rPr>
        <w:t>30</w:t>
      </w:r>
      <w:r w:rsidR="00465A50" w:rsidRPr="000C7228">
        <w:rPr>
          <w:rFonts w:ascii="Times New Roman" w:hAnsi="Times New Roman"/>
          <w:szCs w:val="28"/>
        </w:rPr>
        <w:t xml:space="preserve"> </w:t>
      </w:r>
      <w:r w:rsidR="00B277B5" w:rsidRPr="000C7228">
        <w:rPr>
          <w:rFonts w:ascii="Times New Roman" w:hAnsi="Times New Roman"/>
          <w:szCs w:val="28"/>
        </w:rPr>
        <w:t>января</w:t>
      </w:r>
      <w:r w:rsidR="004913EB" w:rsidRPr="000C7228">
        <w:rPr>
          <w:rFonts w:ascii="Times New Roman" w:hAnsi="Times New Roman"/>
          <w:szCs w:val="28"/>
        </w:rPr>
        <w:t xml:space="preserve"> 202</w:t>
      </w:r>
      <w:r w:rsidR="002433D2" w:rsidRPr="000C7228">
        <w:rPr>
          <w:rFonts w:ascii="Times New Roman" w:hAnsi="Times New Roman"/>
          <w:szCs w:val="28"/>
        </w:rPr>
        <w:t>5</w:t>
      </w:r>
      <w:r w:rsidR="004913EB" w:rsidRPr="000C7228">
        <w:rPr>
          <w:rFonts w:ascii="Times New Roman" w:hAnsi="Times New Roman"/>
          <w:szCs w:val="28"/>
        </w:rPr>
        <w:t xml:space="preserve"> года                                                 </w:t>
      </w:r>
      <w:r w:rsidR="001C2B5C" w:rsidRPr="000C7228">
        <w:rPr>
          <w:rFonts w:ascii="Times New Roman" w:hAnsi="Times New Roman"/>
          <w:szCs w:val="28"/>
        </w:rPr>
        <w:t xml:space="preserve">                             №</w:t>
      </w:r>
      <w:r w:rsidR="00CC0EB7" w:rsidRPr="000C7228">
        <w:rPr>
          <w:rFonts w:ascii="Times New Roman" w:hAnsi="Times New Roman"/>
          <w:szCs w:val="28"/>
        </w:rPr>
        <w:t xml:space="preserve"> 77-3</w:t>
      </w:r>
    </w:p>
    <w:p w14:paraId="55AB1428" w14:textId="77777777" w:rsidR="004913EB" w:rsidRPr="000C7228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0C7228">
        <w:rPr>
          <w:rFonts w:ascii="Times New Roman" w:hAnsi="Times New Roman"/>
          <w:b/>
          <w:szCs w:val="28"/>
        </w:rPr>
        <w:t>Санкт-Петербург</w:t>
      </w:r>
    </w:p>
    <w:p w14:paraId="1F313686" w14:textId="77777777" w:rsidR="004913EB" w:rsidRPr="003C537E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3095D55D" w:rsidR="004913EB" w:rsidRPr="003C537E" w:rsidRDefault="004913EB" w:rsidP="00C816B8">
      <w:pPr>
        <w:spacing w:line="276" w:lineRule="auto"/>
        <w:rPr>
          <w:b/>
          <w:szCs w:val="28"/>
        </w:rPr>
      </w:pPr>
      <w:r w:rsidRPr="003C537E">
        <w:rPr>
          <w:b/>
          <w:szCs w:val="28"/>
        </w:rPr>
        <w:t>О плане</w:t>
      </w:r>
      <w:bookmarkStart w:id="0" w:name="_Hlk156145333"/>
      <w:r w:rsidRPr="003C537E">
        <w:rPr>
          <w:b/>
          <w:szCs w:val="28"/>
        </w:rPr>
        <w:t xml:space="preserve"> мероприятий </w:t>
      </w:r>
      <w:r w:rsidR="00B8182E" w:rsidRPr="003C537E">
        <w:rPr>
          <w:b/>
          <w:szCs w:val="28"/>
        </w:rPr>
        <w:t>Т</w:t>
      </w:r>
      <w:r w:rsidRPr="003C537E">
        <w:rPr>
          <w:b/>
          <w:szCs w:val="28"/>
        </w:rPr>
        <w:t>ерриториальной избирательной комиссии №</w:t>
      </w:r>
      <w:r w:rsidR="00CC0EB7">
        <w:rPr>
          <w:b/>
          <w:szCs w:val="28"/>
        </w:rPr>
        <w:t xml:space="preserve"> </w:t>
      </w:r>
      <w:r w:rsidR="00052211">
        <w:rPr>
          <w:b/>
          <w:szCs w:val="28"/>
        </w:rPr>
        <w:t>60</w:t>
      </w:r>
      <w:r w:rsidRPr="003C537E">
        <w:rPr>
          <w:b/>
          <w:szCs w:val="28"/>
        </w:rPr>
        <w:t xml:space="preserve"> </w:t>
      </w:r>
      <w:r w:rsidR="00EE102E" w:rsidRPr="003C537E">
        <w:rPr>
          <w:b/>
          <w:szCs w:val="28"/>
        </w:rPr>
        <w:t xml:space="preserve">по </w:t>
      </w:r>
      <w:r w:rsidRPr="003C537E">
        <w:rPr>
          <w:b/>
          <w:szCs w:val="28"/>
        </w:rPr>
        <w:t>повышению право</w:t>
      </w:r>
      <w:r w:rsidR="001C2B5C" w:rsidRPr="003C537E">
        <w:rPr>
          <w:b/>
          <w:szCs w:val="28"/>
        </w:rPr>
        <w:t>вой культуры избирателей на 202</w:t>
      </w:r>
      <w:r w:rsidR="002433D2" w:rsidRPr="003C537E">
        <w:rPr>
          <w:b/>
          <w:szCs w:val="28"/>
        </w:rPr>
        <w:t>5</w:t>
      </w:r>
      <w:r w:rsidRPr="003C537E">
        <w:rPr>
          <w:b/>
          <w:szCs w:val="28"/>
        </w:rPr>
        <w:t xml:space="preserve"> год</w:t>
      </w:r>
      <w:bookmarkEnd w:id="0"/>
    </w:p>
    <w:p w14:paraId="7135524D" w14:textId="77777777" w:rsidR="004913EB" w:rsidRPr="003C537E" w:rsidRDefault="004913EB" w:rsidP="00A16D9B">
      <w:pPr>
        <w:rPr>
          <w:szCs w:val="28"/>
        </w:rPr>
      </w:pPr>
    </w:p>
    <w:p w14:paraId="25A35839" w14:textId="05D86291" w:rsidR="004913EB" w:rsidRPr="003C537E" w:rsidRDefault="004913EB" w:rsidP="001855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Cs w:val="28"/>
        </w:rPr>
      </w:pPr>
      <w:r w:rsidRPr="003C537E">
        <w:rPr>
          <w:szCs w:val="28"/>
        </w:rPr>
        <w:t xml:space="preserve">В соответствии с подпунктом «в» пункта </w:t>
      </w:r>
      <w:r w:rsidR="009941A2" w:rsidRPr="003C537E">
        <w:rPr>
          <w:szCs w:val="28"/>
        </w:rPr>
        <w:t>9</w:t>
      </w:r>
      <w:r w:rsidRPr="003C537E">
        <w:rPr>
          <w:szCs w:val="28"/>
        </w:rPr>
        <w:t xml:space="preserve"> статьи 2</w:t>
      </w:r>
      <w:r w:rsidR="009F479D" w:rsidRPr="003C537E">
        <w:rPr>
          <w:szCs w:val="28"/>
        </w:rPr>
        <w:t>6</w:t>
      </w:r>
      <w:r w:rsidRPr="003C537E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9F479D" w:rsidRPr="003C537E">
        <w:rPr>
          <w:szCs w:val="28"/>
        </w:rPr>
        <w:t xml:space="preserve">подпунктом 2 пунктом 2 статьи 3 Закона Санкт-Петербурга </w:t>
      </w:r>
      <w:r w:rsidR="009F479D" w:rsidRPr="003C537E">
        <w:rPr>
          <w:szCs w:val="28"/>
        </w:rPr>
        <w:br/>
        <w:t xml:space="preserve">от 20.07.2006 № 385-57 «О территориальных избирательных комиссиях </w:t>
      </w:r>
      <w:r w:rsidR="009F479D" w:rsidRPr="003C537E">
        <w:rPr>
          <w:szCs w:val="28"/>
        </w:rPr>
        <w:br/>
        <w:t>в Санкт-Петербурге»</w:t>
      </w:r>
      <w:r w:rsidR="002433D2" w:rsidRPr="003C537E">
        <w:rPr>
          <w:szCs w:val="28"/>
        </w:rPr>
        <w:t>, постановлением Центральной избирательной комиссии</w:t>
      </w:r>
      <w:r w:rsidRPr="003C537E">
        <w:rPr>
          <w:szCs w:val="28"/>
        </w:rPr>
        <w:t xml:space="preserve">», </w:t>
      </w:r>
      <w:r w:rsidR="00761E6C" w:rsidRPr="003C537E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2433D2" w:rsidRPr="003C537E">
        <w:rPr>
          <w:szCs w:val="28"/>
        </w:rPr>
        <w:t>2</w:t>
      </w:r>
      <w:r w:rsidR="00761E6C" w:rsidRPr="003C537E">
        <w:rPr>
          <w:szCs w:val="28"/>
        </w:rPr>
        <w:t>5 декабря 202</w:t>
      </w:r>
      <w:r w:rsidR="002433D2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</w:t>
      </w:r>
      <w:r w:rsidR="002433D2" w:rsidRPr="003C537E">
        <w:rPr>
          <w:szCs w:val="28"/>
        </w:rPr>
        <w:t>191/1493-8</w:t>
      </w:r>
      <w:r w:rsidR="00761E6C" w:rsidRPr="003C537E">
        <w:rPr>
          <w:szCs w:val="28"/>
        </w:rPr>
        <w:t xml:space="preserve"> «</w:t>
      </w:r>
      <w:r w:rsidR="002433D2" w:rsidRPr="003C537E">
        <w:rPr>
          <w:szCs w:val="28"/>
        </w:rPr>
        <w:t xml:space="preserve">О Концепции повышения правовой культуры избирателей в Российской Федерации на 2025-2027 годы», </w:t>
      </w:r>
      <w:r w:rsidR="00761E6C" w:rsidRPr="003C537E">
        <w:rPr>
          <w:szCs w:val="28"/>
        </w:rPr>
        <w:t>постановлением Центральной избирательной комиссии Российской Федерации от 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декабря 202</w:t>
      </w:r>
      <w:r w:rsidR="00A87DC4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1</w:t>
      </w:r>
      <w:r w:rsidR="00A87DC4" w:rsidRPr="003C537E">
        <w:rPr>
          <w:szCs w:val="28"/>
        </w:rPr>
        <w:t>91/</w:t>
      </w:r>
      <w:r w:rsidR="00761E6C" w:rsidRPr="003C537E">
        <w:rPr>
          <w:szCs w:val="28"/>
        </w:rPr>
        <w:t>1</w:t>
      </w:r>
      <w:r w:rsidR="00A87DC4" w:rsidRPr="003C537E">
        <w:rPr>
          <w:szCs w:val="28"/>
        </w:rPr>
        <w:t>497</w:t>
      </w:r>
      <w:r w:rsidR="00761E6C" w:rsidRPr="003C537E">
        <w:rPr>
          <w:szCs w:val="28"/>
        </w:rPr>
        <w:t>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год»</w:t>
      </w:r>
      <w:r w:rsidR="00B507AD" w:rsidRPr="003C537E">
        <w:rPr>
          <w:szCs w:val="28"/>
        </w:rPr>
        <w:t xml:space="preserve">, </w:t>
      </w:r>
      <w:r w:rsidR="00185509" w:rsidRPr="003C537E">
        <w:rPr>
          <w:szCs w:val="28"/>
        </w:rPr>
        <w:t>решением Санкт-Петербургской избирательной комиссии Российской Федерации от 21 января 2025 года № 133-2 «О Плане мероприятий по повышению правовой культуры избирателей в Санкт-</w:t>
      </w:r>
      <w:r w:rsidR="00185509" w:rsidRPr="003C537E">
        <w:rPr>
          <w:szCs w:val="28"/>
        </w:rPr>
        <w:lastRenderedPageBreak/>
        <w:t xml:space="preserve">Петербурге на 2025 год», </w:t>
      </w:r>
      <w:r w:rsidRPr="003C537E">
        <w:rPr>
          <w:szCs w:val="28"/>
        </w:rPr>
        <w:t xml:space="preserve">решением Санкт-Петербургской избирательной комиссии от </w:t>
      </w:r>
      <w:r w:rsidR="00A33466" w:rsidRPr="003C537E">
        <w:rPr>
          <w:szCs w:val="28"/>
        </w:rPr>
        <w:t>16</w:t>
      </w:r>
      <w:r w:rsidRPr="003C537E">
        <w:rPr>
          <w:szCs w:val="28"/>
        </w:rPr>
        <w:t xml:space="preserve"> </w:t>
      </w:r>
      <w:r w:rsidR="00A87DC4" w:rsidRPr="003C537E">
        <w:rPr>
          <w:szCs w:val="28"/>
        </w:rPr>
        <w:t>мая</w:t>
      </w:r>
      <w:r w:rsidRPr="003C537E">
        <w:rPr>
          <w:szCs w:val="28"/>
        </w:rPr>
        <w:t xml:space="preserve"> 202</w:t>
      </w:r>
      <w:r w:rsidR="00B507AD" w:rsidRPr="003C537E">
        <w:rPr>
          <w:szCs w:val="28"/>
        </w:rPr>
        <w:t>4</w:t>
      </w:r>
      <w:r w:rsidRPr="003C537E">
        <w:rPr>
          <w:szCs w:val="28"/>
        </w:rPr>
        <w:t xml:space="preserve"> года №</w:t>
      </w:r>
      <w:r w:rsidR="00CC0EB7">
        <w:rPr>
          <w:szCs w:val="28"/>
        </w:rPr>
        <w:t xml:space="preserve"> </w:t>
      </w:r>
      <w:r w:rsidR="00A87DC4" w:rsidRPr="003C537E">
        <w:rPr>
          <w:szCs w:val="28"/>
        </w:rPr>
        <w:t>83-7 «О Дне молодого избирателя в Санкт-Петербурге»</w:t>
      </w:r>
      <w:r w:rsidRPr="003C537E">
        <w:rPr>
          <w:szCs w:val="28"/>
        </w:rPr>
        <w:t xml:space="preserve">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ерриториальная избирательная комиссия №</w:t>
      </w:r>
      <w:r w:rsidR="00CC0EB7">
        <w:rPr>
          <w:szCs w:val="28"/>
        </w:rPr>
        <w:t xml:space="preserve"> </w:t>
      </w:r>
      <w:r w:rsidR="00052211">
        <w:rPr>
          <w:szCs w:val="28"/>
        </w:rPr>
        <w:t>60</w:t>
      </w:r>
      <w:r w:rsidRPr="003C537E">
        <w:rPr>
          <w:szCs w:val="28"/>
        </w:rPr>
        <w:t xml:space="preserve"> </w:t>
      </w:r>
      <w:r w:rsidRPr="003C537E">
        <w:rPr>
          <w:b/>
          <w:szCs w:val="28"/>
        </w:rPr>
        <w:t>р е ш и л а:</w:t>
      </w:r>
    </w:p>
    <w:p w14:paraId="067C4D1D" w14:textId="77777777" w:rsidR="004913EB" w:rsidRPr="003C537E" w:rsidRDefault="004913EB" w:rsidP="00185509">
      <w:pPr>
        <w:spacing w:line="360" w:lineRule="auto"/>
        <w:ind w:firstLine="720"/>
        <w:jc w:val="both"/>
        <w:rPr>
          <w:sz w:val="12"/>
          <w:szCs w:val="12"/>
        </w:rPr>
      </w:pPr>
    </w:p>
    <w:p w14:paraId="69A7132C" w14:textId="594A1B55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1. Утвердить план </w:t>
      </w:r>
      <w:r w:rsidR="00B507AD" w:rsidRPr="003C537E">
        <w:rPr>
          <w:szCs w:val="28"/>
        </w:rPr>
        <w:t xml:space="preserve">мероприятий </w:t>
      </w:r>
      <w:r w:rsidR="00B8182E" w:rsidRPr="003C537E">
        <w:rPr>
          <w:szCs w:val="28"/>
        </w:rPr>
        <w:t>Т</w:t>
      </w:r>
      <w:r w:rsidR="00B507AD" w:rsidRPr="003C537E">
        <w:rPr>
          <w:szCs w:val="28"/>
        </w:rPr>
        <w:t xml:space="preserve">ерриториальной избирательной комиссии </w:t>
      </w:r>
      <w:r w:rsidR="009919F2" w:rsidRPr="003C537E">
        <w:rPr>
          <w:szCs w:val="28"/>
        </w:rPr>
        <w:t>№</w:t>
      </w:r>
      <w:r w:rsidR="00CC0EB7">
        <w:rPr>
          <w:szCs w:val="28"/>
        </w:rPr>
        <w:t xml:space="preserve"> </w:t>
      </w:r>
      <w:r w:rsidR="00052211">
        <w:rPr>
          <w:szCs w:val="28"/>
        </w:rPr>
        <w:t>60</w:t>
      </w:r>
      <w:r w:rsidR="00B507AD" w:rsidRPr="003C537E">
        <w:rPr>
          <w:szCs w:val="28"/>
        </w:rPr>
        <w:t xml:space="preserve"> по повышению правовой культуры избирателей на 202</w:t>
      </w:r>
      <w:r w:rsidR="00A87DC4" w:rsidRPr="003C537E">
        <w:rPr>
          <w:szCs w:val="28"/>
        </w:rPr>
        <w:t>5</w:t>
      </w:r>
      <w:r w:rsidR="00B507AD" w:rsidRPr="003C537E">
        <w:rPr>
          <w:szCs w:val="28"/>
        </w:rPr>
        <w:t xml:space="preserve"> год </w:t>
      </w:r>
      <w:r w:rsidRPr="003C537E">
        <w:rPr>
          <w:szCs w:val="28"/>
        </w:rPr>
        <w:t>согласно приложению к настоящему решению.</w:t>
      </w:r>
    </w:p>
    <w:p w14:paraId="49975D52" w14:textId="0B0770BC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2. Разместить настоящее решение на сайте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ерриториальной избирательной комиссии №</w:t>
      </w:r>
      <w:r w:rsidR="00CC0EB7">
        <w:rPr>
          <w:szCs w:val="28"/>
        </w:rPr>
        <w:t xml:space="preserve"> </w:t>
      </w:r>
      <w:r w:rsidR="00052211">
        <w:rPr>
          <w:szCs w:val="28"/>
        </w:rPr>
        <w:t>60</w:t>
      </w:r>
      <w:r w:rsidRPr="003C537E">
        <w:rPr>
          <w:szCs w:val="28"/>
        </w:rPr>
        <w:t xml:space="preserve"> в информационно-телекоммуникационной сети Интернет.</w:t>
      </w:r>
    </w:p>
    <w:p w14:paraId="1CC6B7DC" w14:textId="73A74640" w:rsidR="00120C7E" w:rsidRPr="003C537E" w:rsidRDefault="004913EB" w:rsidP="00185509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3C537E">
        <w:rPr>
          <w:szCs w:val="28"/>
        </w:rPr>
        <w:t>3. </w:t>
      </w:r>
      <w:r w:rsidR="00465A50" w:rsidRPr="003C537E">
        <w:rPr>
          <w:szCs w:val="28"/>
        </w:rPr>
        <w:t xml:space="preserve">Контроль за исполнением настоящего решения возложить </w:t>
      </w:r>
      <w:r w:rsidR="00465A50" w:rsidRPr="003C537E">
        <w:rPr>
          <w:szCs w:val="28"/>
        </w:rPr>
        <w:br/>
      </w:r>
      <w:bookmarkStart w:id="1" w:name="_Hlk122332954"/>
      <w:r w:rsidR="00120C7E" w:rsidRPr="003C537E">
        <w:rPr>
          <w:szCs w:val="28"/>
        </w:rPr>
        <w:t xml:space="preserve">на </w:t>
      </w:r>
      <w:r w:rsidR="00120C7E" w:rsidRPr="003C537E">
        <w:rPr>
          <w:rFonts w:eastAsia="Calibri"/>
          <w:szCs w:val="28"/>
          <w:lang w:eastAsia="en-US"/>
        </w:rPr>
        <w:t>председателя</w:t>
      </w:r>
      <w:r w:rsidR="00120C7E" w:rsidRPr="003C537E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CC0EB7">
        <w:rPr>
          <w:rFonts w:eastAsia="Calibri"/>
          <w:spacing w:val="-8"/>
          <w:szCs w:val="28"/>
          <w:lang w:eastAsia="en-US"/>
        </w:rPr>
        <w:t xml:space="preserve"> 60</w:t>
      </w:r>
      <w:r w:rsidR="00CC0EB7" w:rsidRPr="003C537E">
        <w:rPr>
          <w:rFonts w:eastAsia="Calibri"/>
          <w:spacing w:val="-8"/>
          <w:szCs w:val="28"/>
          <w:lang w:eastAsia="en-US"/>
        </w:rPr>
        <w:t xml:space="preserve"> </w:t>
      </w:r>
      <w:r w:rsidR="00052211">
        <w:rPr>
          <w:rFonts w:eastAsia="Calibri"/>
          <w:spacing w:val="-8"/>
          <w:szCs w:val="28"/>
          <w:lang w:eastAsia="en-US"/>
        </w:rPr>
        <w:t>Комолову</w:t>
      </w:r>
      <w:r w:rsidR="000C7228">
        <w:rPr>
          <w:rFonts w:eastAsia="Calibri"/>
          <w:spacing w:val="-8"/>
          <w:szCs w:val="28"/>
          <w:lang w:eastAsia="en-US"/>
        </w:rPr>
        <w:t xml:space="preserve"> </w:t>
      </w:r>
      <w:r w:rsidR="000C7228" w:rsidRPr="003C537E">
        <w:rPr>
          <w:rFonts w:eastAsia="Calibri"/>
          <w:spacing w:val="-8"/>
          <w:szCs w:val="28"/>
          <w:lang w:eastAsia="en-US"/>
        </w:rPr>
        <w:t>И.И.</w:t>
      </w:r>
    </w:p>
    <w:p w14:paraId="0E8843FF" w14:textId="77777777" w:rsidR="00120C7E" w:rsidRDefault="00120C7E" w:rsidP="00185509">
      <w:pPr>
        <w:spacing w:line="360" w:lineRule="auto"/>
        <w:ind w:firstLine="720"/>
        <w:jc w:val="both"/>
        <w:rPr>
          <w:szCs w:val="28"/>
        </w:rPr>
      </w:pPr>
    </w:p>
    <w:p w14:paraId="1F40378F" w14:textId="77777777" w:rsidR="00CC0EB7" w:rsidRPr="003C537E" w:rsidRDefault="00CC0EB7" w:rsidP="00185509">
      <w:pPr>
        <w:spacing w:line="360" w:lineRule="auto"/>
        <w:ind w:firstLine="720"/>
        <w:jc w:val="both"/>
        <w:rPr>
          <w:szCs w:val="28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88"/>
        <w:gridCol w:w="4081"/>
      </w:tblGrid>
      <w:tr w:rsidR="00052211" w:rsidRPr="00616CDC" w14:paraId="52EDBA07" w14:textId="77777777" w:rsidTr="00716E45">
        <w:tc>
          <w:tcPr>
            <w:tcW w:w="2845" w:type="pct"/>
            <w:vAlign w:val="bottom"/>
          </w:tcPr>
          <w:p w14:paraId="504361C3" w14:textId="77777777" w:rsidR="00052211" w:rsidRPr="00616CDC" w:rsidRDefault="00052211" w:rsidP="00716E45">
            <w:pPr>
              <w:jc w:val="both"/>
              <w:rPr>
                <w:szCs w:val="28"/>
              </w:rPr>
            </w:pPr>
            <w:r w:rsidRPr="00616CDC">
              <w:rPr>
                <w:szCs w:val="28"/>
              </w:rPr>
              <w:t xml:space="preserve">Председатель Территориальной </w:t>
            </w:r>
          </w:p>
          <w:p w14:paraId="440A5839" w14:textId="2D3EA98E" w:rsidR="00052211" w:rsidRPr="00616CDC" w:rsidRDefault="00052211" w:rsidP="00716E45">
            <w:pPr>
              <w:jc w:val="both"/>
              <w:rPr>
                <w:szCs w:val="28"/>
              </w:rPr>
            </w:pPr>
            <w:r w:rsidRPr="00616CDC">
              <w:rPr>
                <w:szCs w:val="28"/>
              </w:rPr>
              <w:t>избирательной комиссии №</w:t>
            </w:r>
            <w:r w:rsidR="00CC0EB7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60</w:t>
            </w:r>
          </w:p>
        </w:tc>
        <w:tc>
          <w:tcPr>
            <w:tcW w:w="2155" w:type="pct"/>
            <w:vAlign w:val="bottom"/>
          </w:tcPr>
          <w:p w14:paraId="5BE74923" w14:textId="3DD4F16D" w:rsidR="00052211" w:rsidRPr="00616CDC" w:rsidRDefault="00052211" w:rsidP="00716E45">
            <w:pPr>
              <w:jc w:val="right"/>
              <w:rPr>
                <w:szCs w:val="28"/>
              </w:rPr>
            </w:pPr>
            <w:r w:rsidRPr="00616CDC">
              <w:rPr>
                <w:szCs w:val="28"/>
              </w:rPr>
              <w:t>И.И.</w:t>
            </w:r>
            <w:r w:rsidR="00CC0EB7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Комолова</w:t>
            </w:r>
          </w:p>
        </w:tc>
      </w:tr>
      <w:tr w:rsidR="00052211" w:rsidRPr="00616CDC" w14:paraId="0E35C1D9" w14:textId="77777777" w:rsidTr="00716E45">
        <w:tc>
          <w:tcPr>
            <w:tcW w:w="2845" w:type="pct"/>
            <w:vAlign w:val="bottom"/>
          </w:tcPr>
          <w:p w14:paraId="35BBD143" w14:textId="77777777" w:rsidR="00CC0EB7" w:rsidRDefault="00CC0EB7" w:rsidP="00716E45">
            <w:pPr>
              <w:tabs>
                <w:tab w:val="left" w:pos="1492"/>
              </w:tabs>
              <w:jc w:val="both"/>
              <w:rPr>
                <w:szCs w:val="28"/>
              </w:rPr>
            </w:pPr>
          </w:p>
          <w:p w14:paraId="0506711E" w14:textId="1A43CA7D" w:rsidR="00052211" w:rsidRPr="00616CDC" w:rsidRDefault="00052211" w:rsidP="00716E45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616CDC">
              <w:rPr>
                <w:szCs w:val="28"/>
              </w:rPr>
              <w:t xml:space="preserve">Секретарь Территориальной </w:t>
            </w:r>
          </w:p>
          <w:p w14:paraId="632E45D1" w14:textId="57FB86F3" w:rsidR="00052211" w:rsidRPr="00616CDC" w:rsidRDefault="00052211" w:rsidP="00716E45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616CDC">
              <w:rPr>
                <w:szCs w:val="28"/>
              </w:rPr>
              <w:t>избирательной комиссии №</w:t>
            </w:r>
            <w:r w:rsidR="00CC0EB7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60</w:t>
            </w:r>
          </w:p>
        </w:tc>
        <w:tc>
          <w:tcPr>
            <w:tcW w:w="2155" w:type="pct"/>
            <w:vAlign w:val="bottom"/>
          </w:tcPr>
          <w:p w14:paraId="01394C6E" w14:textId="6774F45D" w:rsidR="00052211" w:rsidRPr="00616CDC" w:rsidRDefault="00052211" w:rsidP="00716E45">
            <w:pPr>
              <w:jc w:val="right"/>
              <w:rPr>
                <w:szCs w:val="28"/>
              </w:rPr>
            </w:pPr>
            <w:r w:rsidRPr="00616CDC">
              <w:rPr>
                <w:szCs w:val="28"/>
              </w:rPr>
              <w:t>С.В.</w:t>
            </w:r>
            <w:r w:rsidR="00CC0EB7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Малиновская</w:t>
            </w:r>
          </w:p>
        </w:tc>
      </w:tr>
    </w:tbl>
    <w:p w14:paraId="0B4CEE13" w14:textId="7951C018" w:rsidR="00735EDA" w:rsidRDefault="00BC5E60" w:rsidP="00185509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</w:p>
    <w:bookmarkEnd w:id="1"/>
    <w:p w14:paraId="6FC3B704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lastRenderedPageBreak/>
        <w:t xml:space="preserve">Приложение </w:t>
      </w:r>
    </w:p>
    <w:p w14:paraId="42511016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к решению Территориальной</w:t>
      </w:r>
    </w:p>
    <w:p w14:paraId="3AE2EABE" w14:textId="0A9E1150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избирательной комиссии №</w:t>
      </w:r>
      <w:r w:rsidR="00052211">
        <w:rPr>
          <w:sz w:val="24"/>
        </w:rPr>
        <w:t>60</w:t>
      </w:r>
    </w:p>
    <w:p w14:paraId="2E545131" w14:textId="68FB91CF" w:rsidR="00707945" w:rsidRPr="003C537E" w:rsidRDefault="00707945" w:rsidP="00707945">
      <w:pPr>
        <w:ind w:left="10980"/>
        <w:rPr>
          <w:b/>
          <w:bCs/>
          <w:sz w:val="24"/>
        </w:rPr>
      </w:pPr>
      <w:r w:rsidRPr="003C537E">
        <w:rPr>
          <w:sz w:val="24"/>
        </w:rPr>
        <w:t>от «</w:t>
      </w:r>
      <w:r w:rsidR="00052211">
        <w:rPr>
          <w:sz w:val="24"/>
        </w:rPr>
        <w:t>30</w:t>
      </w:r>
      <w:r w:rsidRPr="003C537E">
        <w:rPr>
          <w:sz w:val="24"/>
        </w:rPr>
        <w:t>» января 2025 года №</w:t>
      </w:r>
      <w:r w:rsidR="00CC0EB7">
        <w:rPr>
          <w:sz w:val="24"/>
        </w:rPr>
        <w:t xml:space="preserve"> 77-3</w:t>
      </w:r>
    </w:p>
    <w:p w14:paraId="73BB9A4B" w14:textId="6648FD86" w:rsidR="00707945" w:rsidRPr="003C537E" w:rsidRDefault="00707945" w:rsidP="00707945">
      <w:pPr>
        <w:ind w:left="357"/>
        <w:outlineLvl w:val="0"/>
        <w:rPr>
          <w:b/>
          <w:sz w:val="24"/>
        </w:rPr>
      </w:pPr>
      <w:r w:rsidRPr="003C537E">
        <w:rPr>
          <w:b/>
          <w:bCs/>
          <w:sz w:val="24"/>
        </w:rPr>
        <w:t>ПЛАН МЕРОПРИЯТИЙ</w:t>
      </w:r>
      <w:r w:rsidRPr="003C537E">
        <w:rPr>
          <w:b/>
          <w:bCs/>
          <w:sz w:val="24"/>
        </w:rPr>
        <w:br/>
      </w:r>
      <w:r w:rsidRPr="003C537E">
        <w:rPr>
          <w:b/>
          <w:sz w:val="24"/>
        </w:rPr>
        <w:t>Территориальной избирательной комиссии №</w:t>
      </w:r>
      <w:r w:rsidR="00052211">
        <w:rPr>
          <w:b/>
          <w:sz w:val="24"/>
        </w:rPr>
        <w:t>60</w:t>
      </w:r>
      <w:r w:rsidRPr="003C537E">
        <w:rPr>
          <w:b/>
          <w:sz w:val="24"/>
        </w:rPr>
        <w:t xml:space="preserve"> по повышению правовой культуры избирателей на 2025 год</w:t>
      </w:r>
    </w:p>
    <w:p w14:paraId="7F1B12BF" w14:textId="77777777" w:rsidR="00707945" w:rsidRPr="003C537E" w:rsidRDefault="00707945" w:rsidP="00707945">
      <w:pPr>
        <w:autoSpaceDE w:val="0"/>
        <w:autoSpaceDN w:val="0"/>
        <w:adjustRightInd w:val="0"/>
        <w:outlineLvl w:val="0"/>
        <w:rPr>
          <w:b/>
          <w:sz w:val="24"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214"/>
        <w:gridCol w:w="142"/>
        <w:gridCol w:w="1984"/>
        <w:gridCol w:w="284"/>
        <w:gridCol w:w="2439"/>
        <w:gridCol w:w="6"/>
      </w:tblGrid>
      <w:tr w:rsidR="00707945" w:rsidRPr="003C537E" w14:paraId="4B421C32" w14:textId="77777777" w:rsidTr="00443BEC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14:paraId="4CAB31F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№</w:t>
            </w:r>
          </w:p>
          <w:p w14:paraId="5EA9491E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п/п</w:t>
            </w:r>
          </w:p>
        </w:tc>
        <w:tc>
          <w:tcPr>
            <w:tcW w:w="9356" w:type="dxa"/>
            <w:gridSpan w:val="2"/>
            <w:vAlign w:val="center"/>
          </w:tcPr>
          <w:p w14:paraId="1F66E30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14:paraId="492184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2723" w:type="dxa"/>
            <w:gridSpan w:val="2"/>
            <w:vAlign w:val="center"/>
          </w:tcPr>
          <w:p w14:paraId="25D78D8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 xml:space="preserve">Ответственные </w:t>
            </w:r>
          </w:p>
          <w:p w14:paraId="595C76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исполнители</w:t>
            </w:r>
          </w:p>
        </w:tc>
      </w:tr>
      <w:tr w:rsidR="00707945" w:rsidRPr="003C537E" w14:paraId="42FA8AAB" w14:textId="77777777" w:rsidTr="00A63495">
        <w:trPr>
          <w:cantSplit/>
          <w:trHeight w:val="310"/>
        </w:trPr>
        <w:tc>
          <w:tcPr>
            <w:tcW w:w="14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756" w14:textId="77777777" w:rsidR="00707945" w:rsidRPr="003C537E" w:rsidRDefault="00707945" w:rsidP="00A63495">
            <w:pPr>
              <w:spacing w:before="120" w:after="12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1. Организационно-методическая работа</w:t>
            </w:r>
          </w:p>
        </w:tc>
      </w:tr>
      <w:tr w:rsidR="00707945" w:rsidRPr="003C537E" w14:paraId="014396A7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674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BEF" w14:textId="5179B8D8" w:rsidR="00707945" w:rsidRPr="003C537E" w:rsidRDefault="00707945" w:rsidP="0005221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Участие в мероприятиях, проводимых ЦИК России, РЦОИТ при ЦИК России, </w:t>
            </w:r>
            <w:proofErr w:type="spellStart"/>
            <w:r w:rsidRPr="003C537E">
              <w:rPr>
                <w:bCs/>
                <w:sz w:val="24"/>
              </w:rPr>
              <w:t>СПбИК</w:t>
            </w:r>
            <w:proofErr w:type="spellEnd"/>
            <w:r w:rsidRPr="003C537E">
              <w:rPr>
                <w:bCs/>
                <w:sz w:val="24"/>
              </w:rPr>
              <w:t>, для избирательных комиссий и иных участников избирательного процесса в 2025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7B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3CC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 xml:space="preserve">Председатель ТИК, </w:t>
            </w:r>
          </w:p>
          <w:p w14:paraId="7ACF6431" w14:textId="227895A6" w:rsidR="00707945" w:rsidRPr="003C537E" w:rsidRDefault="00707945" w:rsidP="00443BEC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члены ТИК, аппарат ТИК</w:t>
            </w:r>
          </w:p>
        </w:tc>
      </w:tr>
      <w:tr w:rsidR="00707945" w:rsidRPr="00EA405A" w14:paraId="757E3C74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11B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9829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C537E">
              <w:rPr>
                <w:bCs/>
                <w:sz w:val="24"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E1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685" w14:textId="77777777" w:rsidR="00707945" w:rsidRPr="00EA405A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Председатель ТИК, аппарат ТИК</w:t>
            </w:r>
          </w:p>
        </w:tc>
      </w:tr>
      <w:tr w:rsidR="00707945" w:rsidRPr="00EA405A" w14:paraId="240FC355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A9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9D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4B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9C91" w14:textId="77777777" w:rsidR="00443BEC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 xml:space="preserve">Председатель ТИК, </w:t>
            </w:r>
          </w:p>
          <w:p w14:paraId="06E897AF" w14:textId="41F83C3E" w:rsidR="00707945" w:rsidRPr="00EA405A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члены ТИК, аппарат ТИК</w:t>
            </w:r>
          </w:p>
        </w:tc>
      </w:tr>
      <w:tr w:rsidR="00707945" w:rsidRPr="00EA405A" w14:paraId="4B8D3DEF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48C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8F8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F15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BDED" w14:textId="77777777" w:rsidR="00443BEC" w:rsidRDefault="00707945" w:rsidP="00443BEC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 xml:space="preserve">Председатель ТИК, </w:t>
            </w:r>
          </w:p>
          <w:p w14:paraId="093EDC11" w14:textId="4EAFDE8D" w:rsidR="00707945" w:rsidRPr="00EA405A" w:rsidRDefault="00707945" w:rsidP="00443BEC">
            <w:pPr>
              <w:rPr>
                <w:sz w:val="24"/>
              </w:rPr>
            </w:pPr>
            <w:r w:rsidRPr="00EB39A9">
              <w:rPr>
                <w:bCs/>
                <w:sz w:val="24"/>
              </w:rPr>
              <w:t>члены ТИК, аппарат ТИК</w:t>
            </w:r>
          </w:p>
        </w:tc>
      </w:tr>
      <w:tr w:rsidR="00707945" w:rsidRPr="00EA405A" w14:paraId="0F15C7C9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7CA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B51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прохождения в </w:t>
            </w:r>
            <w:r>
              <w:rPr>
                <w:bCs/>
                <w:sz w:val="24"/>
              </w:rPr>
              <w:t xml:space="preserve">ТИК </w:t>
            </w:r>
            <w:r w:rsidRPr="00EA405A">
              <w:rPr>
                <w:bCs/>
                <w:sz w:val="24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</w:t>
            </w:r>
            <w:r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в Санкт-Петербурге (по отдельным заявкам)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F57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0FF" w14:textId="77777777" w:rsidR="00443BEC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 xml:space="preserve">Председатель ТИК, </w:t>
            </w:r>
          </w:p>
          <w:p w14:paraId="5CD26912" w14:textId="122F14C0" w:rsidR="00707945" w:rsidRPr="00EA405A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члены ТИК,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79B198E6" w14:textId="77777777" w:rsidTr="00443BEC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213E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1C58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Наполнение базы данных фото-, аудио- и видеоматериалов по итогам мероприятий</w:t>
            </w:r>
            <w:r w:rsidRPr="00052211">
              <w:rPr>
                <w:sz w:val="24"/>
              </w:rPr>
              <w:t xml:space="preserve"> </w:t>
            </w:r>
            <w:r w:rsidRPr="00052211">
              <w:rPr>
                <w:bCs/>
                <w:sz w:val="24"/>
              </w:rPr>
              <w:t xml:space="preserve">по повышению правовой культуры избирателей, проводимых </w:t>
            </w:r>
          </w:p>
          <w:p w14:paraId="2D422720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B138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C29F" w14:textId="77777777" w:rsidR="00443BEC" w:rsidRDefault="00052211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 xml:space="preserve">Председатель ТИК, </w:t>
            </w:r>
          </w:p>
          <w:p w14:paraId="03128CD6" w14:textId="16A6226F" w:rsidR="00707945" w:rsidRPr="00052211" w:rsidRDefault="00052211" w:rsidP="00443BEC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52211">
              <w:rPr>
                <w:bCs/>
                <w:sz w:val="24"/>
              </w:rPr>
              <w:t xml:space="preserve">члены ТИК, аппарат ТИК </w:t>
            </w:r>
          </w:p>
        </w:tc>
      </w:tr>
      <w:tr w:rsidR="00707945" w:rsidRPr="00EA405A" w14:paraId="58243BDA" w14:textId="77777777" w:rsidTr="00443BEC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A160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A6FC" w14:textId="56050954" w:rsidR="00707945" w:rsidRPr="00052211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 xml:space="preserve">Участие в подготовке </w:t>
            </w:r>
            <w:r w:rsidR="00CC0EB7" w:rsidRPr="00052211">
              <w:rPr>
                <w:bCs/>
                <w:sz w:val="24"/>
              </w:rPr>
              <w:t>к изданию</w:t>
            </w:r>
            <w:r w:rsidR="00707945" w:rsidRPr="00052211">
              <w:rPr>
                <w:bCs/>
                <w:sz w:val="24"/>
              </w:rPr>
              <w:t xml:space="preserve"> печатных и мультимедийных информационно-разъяснительных материалов, методических изданий, книг, сборников для организаторов выборов, избирателей, иных участников избирательного процесса по вопросам избирательного права и избирательного процесса, обеспечения деятельности избирательных комиссий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37D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 xml:space="preserve">Весь период </w:t>
            </w:r>
          </w:p>
          <w:p w14:paraId="53EA0FE4" w14:textId="6F490935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17B" w14:textId="282C58C1" w:rsidR="00707945" w:rsidRPr="00052211" w:rsidRDefault="00052211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EA405A" w14:paraId="5238385D" w14:textId="77777777" w:rsidTr="00443BEC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F0D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3481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03A4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Апрель – май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9A8F" w14:textId="2564D42C" w:rsidR="00707945" w:rsidRPr="00052211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 xml:space="preserve">Председатель ТИК, члены ТИК, аппарат ТИК </w:t>
            </w:r>
          </w:p>
        </w:tc>
      </w:tr>
      <w:tr w:rsidR="00707945" w:rsidRPr="00EA405A" w14:paraId="778ED5C9" w14:textId="77777777" w:rsidTr="00443BEC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E83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328D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38B2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Апрель – май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699" w14:textId="1A4D5FE7" w:rsidR="00707945" w:rsidRPr="00052211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 xml:space="preserve">Председатель ТИК, члены ТИК, аппарат ТИК </w:t>
            </w:r>
          </w:p>
        </w:tc>
      </w:tr>
      <w:tr w:rsidR="00707945" w:rsidRPr="00EA405A" w14:paraId="1F3B4B63" w14:textId="77777777" w:rsidTr="00A63495">
        <w:trPr>
          <w:cantSplit/>
          <w:trHeight w:val="47"/>
        </w:trPr>
        <w:tc>
          <w:tcPr>
            <w:tcW w:w="14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8A1D" w14:textId="77777777" w:rsidR="00707945" w:rsidRPr="00052211" w:rsidRDefault="00707945" w:rsidP="00A634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</w:rPr>
            </w:pPr>
            <w:r w:rsidRPr="00052211">
              <w:rPr>
                <w:b/>
                <w:bCs/>
                <w:sz w:val="24"/>
              </w:rPr>
              <w:t>2. Мероприятия по повышению правовой культуры избирателей в Санкт-Петербурге</w:t>
            </w:r>
          </w:p>
        </w:tc>
      </w:tr>
      <w:tr w:rsidR="00707945" w:rsidRPr="00EA405A" w14:paraId="2290351C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C811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095E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Содействие в организации и проведении регионального этапа Всероссийской олимпиады школьников по вопросам избирательного права и избирательного процесса в Санкт-Петербурге («</w:t>
            </w:r>
            <w:proofErr w:type="spellStart"/>
            <w:r w:rsidRPr="00052211">
              <w:rPr>
                <w:bCs/>
                <w:sz w:val="24"/>
              </w:rPr>
              <w:t>Софиум</w:t>
            </w:r>
            <w:proofErr w:type="spellEnd"/>
            <w:r w:rsidRPr="00052211">
              <w:rPr>
                <w:bCs/>
                <w:sz w:val="24"/>
              </w:rPr>
              <w:t>»)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925" w14:textId="77777777" w:rsidR="00707945" w:rsidRPr="00052211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В сроки, установленные ЦИК России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CCC" w14:textId="3C08024F" w:rsidR="00707945" w:rsidRPr="00052211" w:rsidRDefault="00052211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052211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EA405A" w14:paraId="55FE4D79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317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A83" w14:textId="2ADD1D52" w:rsidR="00707945" w:rsidRPr="003C537E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Участие</w:t>
            </w:r>
            <w:r w:rsidR="00707945" w:rsidRPr="003C537E">
              <w:rPr>
                <w:bCs/>
                <w:sz w:val="24"/>
              </w:rPr>
              <w:t xml:space="preserve">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D1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Март – апрель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E81" w14:textId="535D4409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EA405A" w14:paraId="46565AA6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728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819" w14:textId="4AFB0780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и проведение </w:t>
            </w:r>
            <w:r w:rsidR="00DD5070">
              <w:rPr>
                <w:bCs/>
                <w:sz w:val="24"/>
              </w:rPr>
              <w:t xml:space="preserve">районного этапа, а также организационная и информационная сопровождение участников регионального этапа </w:t>
            </w:r>
            <w:r w:rsidRPr="00EA405A">
              <w:rPr>
                <w:bCs/>
                <w:sz w:val="24"/>
              </w:rPr>
              <w:t>интеллектуальной викторины среди учащихся</w:t>
            </w:r>
            <w:r w:rsidR="00DD5070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10–11-</w:t>
            </w:r>
            <w:proofErr w:type="gramStart"/>
            <w:r w:rsidRPr="00EA405A">
              <w:rPr>
                <w:bCs/>
                <w:sz w:val="24"/>
              </w:rPr>
              <w:t>х  классов</w:t>
            </w:r>
            <w:proofErr w:type="gramEnd"/>
            <w:r w:rsidRPr="00EA405A">
              <w:rPr>
                <w:bCs/>
                <w:sz w:val="24"/>
              </w:rPr>
              <w:t xml:space="preserve"> общеобразовательных учреждений Санкт-Петербурга («Твой выбор»)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B44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Сентябрь – октябрь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2542" w14:textId="31E90478" w:rsidR="00707945" w:rsidRPr="00EA405A" w:rsidRDefault="00707945" w:rsidP="00443BEC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EA405A" w14:paraId="76D080B0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DF0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60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о</w:t>
            </w:r>
            <w:r w:rsidRPr="00EA405A">
              <w:rPr>
                <w:bCs/>
                <w:sz w:val="24"/>
              </w:rPr>
              <w:t>рганизаци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</w:t>
            </w:r>
            <w:r w:rsidRPr="00EA405A">
              <w:rPr>
                <w:bCs/>
                <w:sz w:val="24"/>
              </w:rPr>
              <w:t>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B47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Ноябрь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4EE" w14:textId="31129BA0" w:rsidR="00707945" w:rsidRPr="00EA405A" w:rsidRDefault="00707945" w:rsidP="00443BEC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EA405A" w14:paraId="6A4417CD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E529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2E3D" w14:textId="437DB3B4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п</w:t>
            </w:r>
            <w:r w:rsidRPr="00EA405A">
              <w:rPr>
                <w:bCs/>
                <w:sz w:val="24"/>
              </w:rPr>
              <w:t>одготовк</w:t>
            </w:r>
            <w:r w:rsidR="003C537E">
              <w:rPr>
                <w:bCs/>
                <w:sz w:val="24"/>
              </w:rPr>
              <w:t>е</w:t>
            </w:r>
            <w:r w:rsidRPr="00EA405A">
              <w:rPr>
                <w:bCs/>
                <w:sz w:val="24"/>
              </w:rPr>
              <w:t xml:space="preserve"> и 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38E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Весь период </w:t>
            </w:r>
          </w:p>
          <w:p w14:paraId="2BF88DA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C637" w14:textId="19A3842E" w:rsidR="00707945" w:rsidRPr="00EA405A" w:rsidRDefault="00707945" w:rsidP="00443BEC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3C537E" w14:paraId="5FD72155" w14:textId="77777777" w:rsidTr="00443BEC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BFF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E63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034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Июнь – август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B39F" w14:textId="77777777" w:rsidR="00443BEC" w:rsidRDefault="00707945" w:rsidP="00443BEC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Председатель ТИК, члены ТИК, </w:t>
            </w:r>
          </w:p>
          <w:p w14:paraId="4D8AC5E8" w14:textId="5ECF8CF6" w:rsidR="00707945" w:rsidRPr="003C537E" w:rsidRDefault="00707945" w:rsidP="00443BEC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аппарат ТИК</w:t>
            </w:r>
          </w:p>
        </w:tc>
      </w:tr>
      <w:tr w:rsidR="00707945" w:rsidRPr="003C537E" w14:paraId="1650B5DB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1B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3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B9E6" w14:textId="59EABE1B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 21 октября</w:t>
            </w:r>
            <w:r w:rsidRPr="003C537E">
              <w:rPr>
                <w:bCs/>
                <w:sz w:val="24"/>
              </w:rPr>
              <w:br/>
              <w:t>по 21 ноября</w:t>
            </w:r>
          </w:p>
          <w:p w14:paraId="0ABC741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B98A" w14:textId="77777777" w:rsidR="00443BEC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Председатель ТИК, члены ТИК, </w:t>
            </w:r>
          </w:p>
          <w:p w14:paraId="7ABF41EA" w14:textId="1E71CC56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аппарат ТИК</w:t>
            </w:r>
          </w:p>
        </w:tc>
      </w:tr>
      <w:tr w:rsidR="00707945" w:rsidRPr="003C537E" w14:paraId="441064D3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22D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3F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31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Октябрь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629F" w14:textId="0987800E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3C537E" w14:paraId="65794416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E2E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8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0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356" w14:textId="76CF4B45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3C537E" w14:paraId="697E432D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285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30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органами государственной 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19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C06" w14:textId="1B5A6B33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3C537E" w14:paraId="585F2ABF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CC0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EB3" w14:textId="08927F22" w:rsidR="00707945" w:rsidRPr="003C537E" w:rsidRDefault="00707945" w:rsidP="0005221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отдел</w:t>
            </w:r>
            <w:r w:rsidR="002A3250">
              <w:rPr>
                <w:bCs/>
                <w:sz w:val="24"/>
              </w:rPr>
              <w:t>ом</w:t>
            </w:r>
            <w:r w:rsidRPr="003C537E">
              <w:rPr>
                <w:bCs/>
                <w:sz w:val="24"/>
              </w:rPr>
              <w:t xml:space="preserve"> образования администраци</w:t>
            </w:r>
            <w:r w:rsidR="00C92501">
              <w:rPr>
                <w:bCs/>
                <w:sz w:val="24"/>
              </w:rPr>
              <w:t>и</w:t>
            </w:r>
            <w:r w:rsidRPr="003C537E">
              <w:rPr>
                <w:bCs/>
                <w:sz w:val="24"/>
              </w:rPr>
              <w:t xml:space="preserve"> район</w:t>
            </w:r>
            <w:r w:rsidR="002A3250">
              <w:rPr>
                <w:bCs/>
                <w:sz w:val="24"/>
              </w:rPr>
              <w:t>а</w:t>
            </w:r>
            <w:r w:rsidRPr="003C537E">
              <w:rPr>
                <w:bCs/>
                <w:sz w:val="24"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A7C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Январь – сентябрь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C3C" w14:textId="0DB95E11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3C537E" w14:paraId="0873E6B3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274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9A7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98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3C537E">
              <w:rPr>
                <w:color w:val="000000"/>
                <w:sz w:val="24"/>
              </w:rPr>
              <w:t>Октябрь – ноябрь</w:t>
            </w:r>
            <w:r w:rsidRPr="003C537E">
              <w:rPr>
                <w:bCs/>
                <w:color w:val="000000"/>
                <w:sz w:val="24"/>
              </w:rPr>
              <w:t xml:space="preserve"> </w:t>
            </w:r>
          </w:p>
          <w:p w14:paraId="15805298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B6F" w14:textId="0153FA63" w:rsidR="00707945" w:rsidRPr="003C537E" w:rsidRDefault="00707945" w:rsidP="00443BE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ТИК, аппарат ТИК</w:t>
            </w:r>
          </w:p>
        </w:tc>
      </w:tr>
      <w:tr w:rsidR="00707945" w:rsidRPr="003C537E" w14:paraId="5E94EB87" w14:textId="77777777" w:rsidTr="00443BEC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0C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D554" w14:textId="1A6AA6ED" w:rsidR="00707945" w:rsidRPr="003C537E" w:rsidRDefault="00707945" w:rsidP="0005221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Организация экскурсий в Мариинский дворец (по отдельным заявкам), </w:t>
            </w:r>
            <w:proofErr w:type="spellStart"/>
            <w:r w:rsidRPr="003C537E">
              <w:rPr>
                <w:bCs/>
                <w:sz w:val="24"/>
              </w:rPr>
              <w:t>СПбИК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B9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CB6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</w:t>
            </w:r>
          </w:p>
        </w:tc>
      </w:tr>
    </w:tbl>
    <w:p w14:paraId="121C8917" w14:textId="77777777" w:rsidR="00707945" w:rsidRPr="003C537E" w:rsidRDefault="00707945" w:rsidP="00707945">
      <w:pPr>
        <w:ind w:right="-31"/>
        <w:jc w:val="both"/>
        <w:rPr>
          <w:b/>
          <w:sz w:val="24"/>
        </w:rPr>
      </w:pPr>
    </w:p>
    <w:p w14:paraId="6BC3F22C" w14:textId="03BCE4FB" w:rsidR="00707945" w:rsidRDefault="00707945" w:rsidP="00707945">
      <w:pPr>
        <w:ind w:left="142" w:right="-172"/>
        <w:jc w:val="both"/>
        <w:rPr>
          <w:sz w:val="24"/>
        </w:rPr>
      </w:pPr>
      <w:r w:rsidRPr="003C537E">
        <w:rPr>
          <w:sz w:val="24"/>
        </w:rPr>
        <w:t>Принятые сокращения:</w:t>
      </w:r>
    </w:p>
    <w:p w14:paraId="00A92F28" w14:textId="19418154" w:rsidR="002A3250" w:rsidRPr="003C537E" w:rsidRDefault="002A3250" w:rsidP="00707945">
      <w:pPr>
        <w:ind w:left="142" w:right="-172"/>
        <w:jc w:val="both"/>
        <w:rPr>
          <w:sz w:val="24"/>
        </w:rPr>
      </w:pPr>
      <w:r>
        <w:rPr>
          <w:sz w:val="24"/>
        </w:rPr>
        <w:t>Администрация</w:t>
      </w:r>
      <w:r w:rsidR="00F4697C">
        <w:rPr>
          <w:sz w:val="24"/>
        </w:rPr>
        <w:t xml:space="preserve"> района – </w:t>
      </w:r>
      <w:r w:rsidR="00CC0EB7">
        <w:rPr>
          <w:sz w:val="24"/>
        </w:rPr>
        <w:t>Администрация Фрунзенского</w:t>
      </w:r>
      <w:r w:rsidR="00B54875">
        <w:rPr>
          <w:sz w:val="24"/>
        </w:rPr>
        <w:t xml:space="preserve"> </w:t>
      </w:r>
      <w:r>
        <w:rPr>
          <w:sz w:val="24"/>
        </w:rPr>
        <w:t>района</w:t>
      </w:r>
    </w:p>
    <w:p w14:paraId="572E7260" w14:textId="010B3336" w:rsidR="00707945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ТИК – Территориальная избирательная комиссия №</w:t>
      </w:r>
      <w:r w:rsidR="00CC0EB7">
        <w:rPr>
          <w:sz w:val="24"/>
        </w:rPr>
        <w:t xml:space="preserve"> </w:t>
      </w:r>
      <w:r w:rsidR="00052211">
        <w:rPr>
          <w:sz w:val="24"/>
        </w:rPr>
        <w:t>60</w:t>
      </w:r>
      <w:r w:rsidRPr="003C537E">
        <w:rPr>
          <w:sz w:val="24"/>
        </w:rPr>
        <w:t>;</w:t>
      </w:r>
    </w:p>
    <w:p w14:paraId="425C4685" w14:textId="437B8145" w:rsidR="00052211" w:rsidRPr="003C537E" w:rsidRDefault="00052211" w:rsidP="00707945">
      <w:pPr>
        <w:spacing w:before="120"/>
        <w:ind w:left="142" w:right="-172"/>
        <w:jc w:val="both"/>
        <w:rPr>
          <w:sz w:val="24"/>
        </w:rPr>
      </w:pPr>
      <w:r>
        <w:rPr>
          <w:sz w:val="24"/>
        </w:rPr>
        <w:t>Ч</w:t>
      </w:r>
      <w:r w:rsidRPr="00052211">
        <w:rPr>
          <w:sz w:val="24"/>
        </w:rPr>
        <w:t xml:space="preserve">лены ТИК </w:t>
      </w:r>
      <w:r>
        <w:rPr>
          <w:sz w:val="24"/>
        </w:rPr>
        <w:t xml:space="preserve">- </w:t>
      </w:r>
      <w:r w:rsidRPr="00052211">
        <w:rPr>
          <w:sz w:val="24"/>
        </w:rPr>
        <w:t>члены ТИК с правом решающего голоса</w:t>
      </w:r>
    </w:p>
    <w:p w14:paraId="2BE6B866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lastRenderedPageBreak/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3C537E">
        <w:rPr>
          <w:sz w:val="24"/>
        </w:rPr>
        <w:br/>
        <w:t>Санкт-Петербургской избирательной комиссии;</w:t>
      </w:r>
    </w:p>
    <w:p w14:paraId="4D3CEDA2" w14:textId="160A0B92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proofErr w:type="spellStart"/>
      <w:r w:rsidRPr="003C537E">
        <w:rPr>
          <w:sz w:val="24"/>
        </w:rPr>
        <w:t>СПбИК</w:t>
      </w:r>
      <w:proofErr w:type="spellEnd"/>
      <w:r w:rsidRPr="003C537E">
        <w:rPr>
          <w:sz w:val="24"/>
        </w:rPr>
        <w:t xml:space="preserve"> – Санкт-Петербургская избирательная комиссия;</w:t>
      </w:r>
    </w:p>
    <w:p w14:paraId="35752BC1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6B1C6506" w14:textId="77777777" w:rsidR="00707945" w:rsidRPr="00EA405A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ЦИК России – Центральная избирательная комиссия Российской Федерации;</w:t>
      </w:r>
    </w:p>
    <w:p w14:paraId="4435F1A0" w14:textId="2F2C4DEC" w:rsidR="004913EB" w:rsidRPr="00D550E7" w:rsidRDefault="004913EB" w:rsidP="00185509">
      <w:pPr>
        <w:jc w:val="both"/>
        <w:rPr>
          <w:szCs w:val="28"/>
        </w:rPr>
      </w:pPr>
    </w:p>
    <w:sectPr w:rsidR="004913EB" w:rsidRPr="00D550E7" w:rsidSect="00735EDA">
      <w:pgSz w:w="16838" w:h="11906" w:orient="landscape"/>
      <w:pgMar w:top="1418" w:right="816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53DE1" w14:textId="77777777" w:rsidR="00D93AAA" w:rsidRDefault="00D93AAA" w:rsidP="00BA44A7">
      <w:r>
        <w:separator/>
      </w:r>
    </w:p>
  </w:endnote>
  <w:endnote w:type="continuationSeparator" w:id="0">
    <w:p w14:paraId="5060BBEA" w14:textId="77777777" w:rsidR="00D93AAA" w:rsidRDefault="00D93AAA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A024C" w14:textId="77777777" w:rsidR="00D93AAA" w:rsidRDefault="00D93AAA" w:rsidP="00BA44A7">
      <w:r>
        <w:separator/>
      </w:r>
    </w:p>
  </w:footnote>
  <w:footnote w:type="continuationSeparator" w:id="0">
    <w:p w14:paraId="24A179A7" w14:textId="77777777" w:rsidR="00D93AAA" w:rsidRDefault="00D93AAA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67EB" w14:textId="77777777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443BEC">
      <w:rPr>
        <w:noProof/>
      </w:rPr>
      <w:t>4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92670712">
    <w:abstractNumId w:val="1"/>
  </w:num>
  <w:num w:numId="2" w16cid:durableId="2140565336">
    <w:abstractNumId w:val="2"/>
  </w:num>
  <w:num w:numId="3" w16cid:durableId="1196314650">
    <w:abstractNumId w:val="0"/>
  </w:num>
  <w:num w:numId="4" w16cid:durableId="1322465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4C9"/>
    <w:rsid w:val="000025C4"/>
    <w:rsid w:val="00020B83"/>
    <w:rsid w:val="00031A73"/>
    <w:rsid w:val="00041F70"/>
    <w:rsid w:val="00052211"/>
    <w:rsid w:val="000638B4"/>
    <w:rsid w:val="00074164"/>
    <w:rsid w:val="00086CCE"/>
    <w:rsid w:val="000A12F4"/>
    <w:rsid w:val="000B30C2"/>
    <w:rsid w:val="000C2B4D"/>
    <w:rsid w:val="000C7228"/>
    <w:rsid w:val="000D1A01"/>
    <w:rsid w:val="000D3619"/>
    <w:rsid w:val="000D39F1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85509"/>
    <w:rsid w:val="0019433B"/>
    <w:rsid w:val="001958F2"/>
    <w:rsid w:val="001A4496"/>
    <w:rsid w:val="001A5A79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14528"/>
    <w:rsid w:val="00220679"/>
    <w:rsid w:val="00222945"/>
    <w:rsid w:val="002433D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A3250"/>
    <w:rsid w:val="002B419D"/>
    <w:rsid w:val="002C29DA"/>
    <w:rsid w:val="002C71C3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448B2"/>
    <w:rsid w:val="003500A3"/>
    <w:rsid w:val="00350E17"/>
    <w:rsid w:val="003555AD"/>
    <w:rsid w:val="00357E21"/>
    <w:rsid w:val="00385EF0"/>
    <w:rsid w:val="0039270E"/>
    <w:rsid w:val="00397553"/>
    <w:rsid w:val="003C2B84"/>
    <w:rsid w:val="003C537E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3BEC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232E"/>
    <w:rsid w:val="004B69CB"/>
    <w:rsid w:val="004C60D7"/>
    <w:rsid w:val="004D28C2"/>
    <w:rsid w:val="004E4AD8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0218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776B"/>
    <w:rsid w:val="006B05AC"/>
    <w:rsid w:val="006D132A"/>
    <w:rsid w:val="006D1A4A"/>
    <w:rsid w:val="006D1FDD"/>
    <w:rsid w:val="006D2882"/>
    <w:rsid w:val="006D50BE"/>
    <w:rsid w:val="006E28DF"/>
    <w:rsid w:val="006F1F27"/>
    <w:rsid w:val="006F387B"/>
    <w:rsid w:val="006F435C"/>
    <w:rsid w:val="006F6C89"/>
    <w:rsid w:val="00703405"/>
    <w:rsid w:val="00703425"/>
    <w:rsid w:val="007073B2"/>
    <w:rsid w:val="00707945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36B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46C6C"/>
    <w:rsid w:val="009568AC"/>
    <w:rsid w:val="0096306C"/>
    <w:rsid w:val="0097553F"/>
    <w:rsid w:val="00976DA0"/>
    <w:rsid w:val="00981C22"/>
    <w:rsid w:val="009919F2"/>
    <w:rsid w:val="009941A2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479D"/>
    <w:rsid w:val="009F6254"/>
    <w:rsid w:val="009F74B7"/>
    <w:rsid w:val="00A013A7"/>
    <w:rsid w:val="00A05B9B"/>
    <w:rsid w:val="00A11440"/>
    <w:rsid w:val="00A16D9B"/>
    <w:rsid w:val="00A17692"/>
    <w:rsid w:val="00A268B0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87DC4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548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6B8"/>
    <w:rsid w:val="00C819B6"/>
    <w:rsid w:val="00C86425"/>
    <w:rsid w:val="00C91692"/>
    <w:rsid w:val="00C92501"/>
    <w:rsid w:val="00C929CD"/>
    <w:rsid w:val="00CA0A9E"/>
    <w:rsid w:val="00CA272D"/>
    <w:rsid w:val="00CA3E05"/>
    <w:rsid w:val="00CB660B"/>
    <w:rsid w:val="00CC0EB7"/>
    <w:rsid w:val="00CC1925"/>
    <w:rsid w:val="00CD2889"/>
    <w:rsid w:val="00CE5401"/>
    <w:rsid w:val="00CF03F5"/>
    <w:rsid w:val="00CF4D33"/>
    <w:rsid w:val="00D02FAC"/>
    <w:rsid w:val="00D129CA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75D6D"/>
    <w:rsid w:val="00D84F24"/>
    <w:rsid w:val="00D8599C"/>
    <w:rsid w:val="00D85FEA"/>
    <w:rsid w:val="00D93AAA"/>
    <w:rsid w:val="00D94869"/>
    <w:rsid w:val="00D951A9"/>
    <w:rsid w:val="00D969D8"/>
    <w:rsid w:val="00D97974"/>
    <w:rsid w:val="00DC6374"/>
    <w:rsid w:val="00DD00AA"/>
    <w:rsid w:val="00DD25EF"/>
    <w:rsid w:val="00DD5070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102E"/>
    <w:rsid w:val="00EE394F"/>
    <w:rsid w:val="00EE7023"/>
    <w:rsid w:val="00EE7CAF"/>
    <w:rsid w:val="00EF3D00"/>
    <w:rsid w:val="00F0296B"/>
    <w:rsid w:val="00F0601C"/>
    <w:rsid w:val="00F11AC7"/>
    <w:rsid w:val="00F12628"/>
    <w:rsid w:val="00F20C3D"/>
    <w:rsid w:val="00F34DC6"/>
    <w:rsid w:val="00F41BB1"/>
    <w:rsid w:val="00F432B9"/>
    <w:rsid w:val="00F46775"/>
    <w:rsid w:val="00F4697C"/>
    <w:rsid w:val="00F51187"/>
    <w:rsid w:val="00F51398"/>
    <w:rsid w:val="00F51F00"/>
    <w:rsid w:val="00F52444"/>
    <w:rsid w:val="00F637B1"/>
    <w:rsid w:val="00F7488A"/>
    <w:rsid w:val="00F831DA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61FAB3E3-D2F3-4E61-8C2D-EB6335C7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30A0-BF28-4E42-803B-758173E71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3</TotalTime>
  <Pages>1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Татьяна Шаймарданова</cp:lastModifiedBy>
  <cp:revision>6</cp:revision>
  <cp:lastPrinted>2024-01-25T09:22:00Z</cp:lastPrinted>
  <dcterms:created xsi:type="dcterms:W3CDTF">2025-01-28T09:31:00Z</dcterms:created>
  <dcterms:modified xsi:type="dcterms:W3CDTF">2025-01-28T11:56:00Z</dcterms:modified>
</cp:coreProperties>
</file>